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1B4B78E8" w:rsidR="000A1173" w:rsidRPr="00381419" w:rsidRDefault="00B97808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F4C11">
        <w:rPr>
          <w:sz w:val="24"/>
          <w:szCs w:val="24"/>
        </w:rPr>
        <w:t>ПРИЛОЖЕНИЕ</w:t>
      </w:r>
    </w:p>
    <w:p w14:paraId="6D559D81" w14:textId="396A0EDC" w:rsidR="000A1173" w:rsidRPr="00381419" w:rsidRDefault="00B97808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34C8D8B4" w:rsidR="000A1173" w:rsidRPr="00ED292C" w:rsidRDefault="00B97808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gramStart"/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77777777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77777777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14:paraId="715089C6" w14:textId="77777777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14:paraId="6EB7A1E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14:paraId="15CA5FA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FC4499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14:paraId="7847B0A4" w14:textId="77777777"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14:paraId="704838FE" w14:textId="77777777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14:paraId="39C2570F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6F92A41A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7AE687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14:paraId="28EB64BE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14:paraId="6984A4FD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14:paraId="20BA6131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92F6221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19D450DA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12E6BE7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CEE32F0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09251FF9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14:paraId="25C935F0" w14:textId="77777777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14:paraId="1DBF68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531AC1D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8C10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3E62F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287A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B88D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E1C51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1125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594EF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694B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44BE2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0FEC4E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E92B18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6DCC5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F057B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28124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01249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E6490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CF2B5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7B6B6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393D5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F3B2B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BC41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F57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6BB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E2591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D642417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14:paraId="0C180B58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326F8C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922B3CB" w14:textId="77777777"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>Разработка проектно-изыскательской документации по объекту: "Проектирование и реконструкция строящихся сооружений НФС в городе Кинель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87A37" w14:textId="77777777"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557968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F541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8B60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B86E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22DE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F780F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B1E09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BE96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150B3A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5C7F0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81441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E3AC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C22AB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ED14A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D4B2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87813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A33C21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46A5EA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57D961" w14:textId="2E6C7DEA" w:rsidR="00615B09" w:rsidRPr="007140BE" w:rsidRDefault="00CD116C" w:rsidP="00950A4A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27777,8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B09C5" w14:textId="4FEE0EA7" w:rsidR="00CD116C" w:rsidRPr="007140BE" w:rsidRDefault="00CD116C" w:rsidP="00CD116C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2B8DD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AAB826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756AE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07538FC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14:paraId="39A65C5B" w14:textId="77777777" w:rsidTr="002B6D17">
        <w:tc>
          <w:tcPr>
            <w:tcW w:w="527" w:type="dxa"/>
            <w:shd w:val="clear" w:color="auto" w:fill="auto"/>
            <w:vAlign w:val="center"/>
            <w:hideMark/>
          </w:tcPr>
          <w:p w14:paraId="1177E2BF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14:paraId="3F428092" w14:textId="77777777"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54B29F1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г.Кинеля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94F8A3" w14:textId="77777777"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13693E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95C2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1C626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B6230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2C917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8968B8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3543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318CD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1B4153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A5C042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D52C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EE96D4" w14:textId="77777777"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1D35BB" w14:textId="77777777"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A3244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B437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C2E746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2F28DF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3FAE9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194D1E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B03A36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5F9F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42619A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 w:rsidRPr="003C2CFD">
              <w:rPr>
                <w:sz w:val="16"/>
                <w:szCs w:val="16"/>
              </w:rPr>
              <w:t>0</w:t>
            </w:r>
            <w:r w:rsidR="0014506A" w:rsidRPr="003C2CF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A71C9F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901EB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61746BE7" w14:textId="77777777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14:paraId="3E31E334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AE61B0F" w14:textId="77777777"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8C7C6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4A8A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80C6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19D0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29AF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FEC1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52147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6E8D9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FB6B5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910A8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ECA65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B7523E" w14:textId="77777777"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AEE4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F457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0F313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0A1B1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BDE625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32FA6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BCF68C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4B040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E5FF4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7ED089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12E2EC" w14:textId="68929B2C" w:rsidR="0014506A" w:rsidRPr="006636ED" w:rsidRDefault="00D8502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5 818</w:t>
            </w:r>
            <w:r w:rsidR="004C538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858B1" w14:textId="1E2AC0A0" w:rsidR="0014506A" w:rsidRPr="006636ED" w:rsidRDefault="00D8502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5 818</w:t>
            </w:r>
            <w:r w:rsidR="004C538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78F59CA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3C5AC57C" w14:textId="77777777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14:paraId="4A5C6EB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14:paraId="5710F8C3" w14:textId="77777777"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14:paraId="41244235" w14:textId="77777777"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70CBE47" w14:textId="77777777"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EC672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3E60A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F529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50B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243B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4D79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C486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148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4722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F5461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8FEFF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F50B3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BBA0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FB14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A4EF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937C8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1CD5A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D519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EE1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6AE46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CA6E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6F8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6B433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2FF6F3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14:paraId="1AE64362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156EF7B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F2DF575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E770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A022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1FA4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C04C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152D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E2D8B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9FE4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CD13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212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AB60F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B432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F52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45F89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EDA8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F32C4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F7D1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379B8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67AE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B51F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75CFC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AFED4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2E0E7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EEA18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6D8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9A85C3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4C8640D9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EB3D02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3465CC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D627052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7BE9CF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572E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D502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DE1C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AE15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4795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80B0A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729D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D7FD7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7E27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C90D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0E5490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CEEFD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377D9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9A5E3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4DB81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9B9D1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6AD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8195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4102D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78D1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D4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0B203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9F21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3F8028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2336B44C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5572A11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999FA0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95A6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EBB7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9F8E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F873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44BF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3E3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6A682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97DF4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1A373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785A4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B4389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CAA30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DD2F9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78AF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1C3BF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36539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30C8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9351B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B372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F79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46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9AC0A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DD738C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A6BA7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D5EB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0F352B5F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04AF951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5EF73FC9" w14:textId="77777777"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4E56F73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68963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192B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5C1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C22B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D48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71994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1129E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1744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6E7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FD7CD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BFB2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CE20D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CDC74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6277A2" w14:textId="77777777"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46C53" w14:textId="77777777"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C8A44" w14:textId="77777777"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210B93" w14:textId="77777777"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C5DB13" w14:textId="77777777"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72251F" w14:textId="77777777"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6D91A" w14:textId="2253221F" w:rsidR="00CD116C" w:rsidRPr="00571078" w:rsidRDefault="00616617" w:rsidP="00CD11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36ED3" w14:textId="138961A4" w:rsidR="0014506A" w:rsidRPr="00571078" w:rsidRDefault="00616617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7F46DC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CE0DDB" w14:textId="2C26F5BB" w:rsidR="0014506A" w:rsidRPr="006636ED" w:rsidRDefault="0097095E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19 357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F683A5" w14:textId="554A39BF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</w:t>
            </w:r>
            <w:r w:rsidR="00D8502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</w:t>
            </w:r>
            <w:r w:rsidR="0014506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518CD" w14:textId="5CD0D194" w:rsidR="0014506A" w:rsidRPr="006636ED" w:rsidRDefault="0097095E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16 724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</w:tr>
      <w:tr w:rsidR="0014506A" w:rsidRPr="006636ED" w14:paraId="7E5500EB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5CD862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8A020D8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218CB6B" w14:textId="77777777"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 xml:space="preserve">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0B69E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A90D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840A0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0D08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BE6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5BEC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7EA3E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3913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40C5D3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14:paraId="0048FE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31128" w14:textId="77777777"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95DE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8510AD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DDC571" w14:textId="77777777"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EC5EF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04C8B5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49575" w14:textId="77777777"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66AD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DA2EF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062B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E81A03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3AD7E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8B71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13E955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B3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416E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EBE8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72E797F6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1E1138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5AA92DC" w14:textId="77777777"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D0B912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8B56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38C9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5D0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DAA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19AD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8E66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9A20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8E5AB" w14:textId="77777777"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AF9A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18CFA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1A0DA3" w14:textId="77777777"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8A169B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223D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756F0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3158C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27A01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35450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52F7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1B1564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106E6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682D6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A3778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2C5F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F5BE1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25769751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9BDA0B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ACC73E9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0879825" w14:textId="77777777"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E4AFDC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3B84C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0C77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0001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105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624BC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0109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72E6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CCF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5C1C3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B4138E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F2A71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C148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D6DD1" w14:textId="77777777"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AC9C9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14:paraId="63ABFC35" w14:textId="77777777"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14:paraId="57F77570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613103" w14:textId="77777777"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A22C6F" w14:textId="77777777"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F9130" w14:textId="77777777"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1C9BD" w14:textId="77777777"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650F55" w14:textId="1789CEA2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A0825" w14:textId="309CCAC9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E74C3C" w14:textId="77777777"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456A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5C97F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3D9B2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14:paraId="13BE175E" w14:textId="77777777" w:rsidTr="007140BE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14:paraId="5197B7F8" w14:textId="77777777"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9921D" w14:textId="69A5FFCB" w:rsidR="0014506A" w:rsidRPr="00AB2331" w:rsidRDefault="0014506A" w:rsidP="004B2C9C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4B2C9C">
              <w:rPr>
                <w:b/>
                <w:bCs/>
                <w:color w:val="000000"/>
                <w:sz w:val="16"/>
                <w:szCs w:val="16"/>
              </w:rPr>
              <w:t xml:space="preserve"> 790 </w:t>
            </w:r>
            <w:bookmarkStart w:id="0" w:name="_GoBack"/>
            <w:bookmarkEnd w:id="0"/>
            <w:r w:rsidR="004B2C9C">
              <w:rPr>
                <w:b/>
                <w:bCs/>
                <w:color w:val="000000"/>
                <w:sz w:val="16"/>
                <w:szCs w:val="16"/>
              </w:rPr>
              <w:t>933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4B2C9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7476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AA8D89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4A22D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E7748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2E450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BDC521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04453" w14:textId="77777777"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A0CF9" w14:textId="77777777"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20B11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63996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4C09EF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25D285" w14:textId="77777777"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09F0BE" w14:textId="77777777"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6553E2" w14:textId="77777777"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4FDB0C" w14:textId="77777777"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931BF2" w14:textId="77777777"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A402C9" w14:textId="77777777"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0B93D6" w14:textId="77777777"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36923" w14:textId="39639A9A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61661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28DF" w14:textId="0F443B7B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0F6D08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DE5F3" w14:textId="77777777"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B8D8A" w14:textId="1AEA8579" w:rsidR="0014506A" w:rsidRPr="00A50C0C" w:rsidRDefault="004B2C9C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57 891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1E768" w14:textId="0B3CCF8F" w:rsidR="0014506A" w:rsidRPr="00A50C0C" w:rsidRDefault="00D8502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11 723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D077FC9" w14:textId="506E870D" w:rsidR="0014506A" w:rsidRPr="00A50C0C" w:rsidRDefault="004B2C9C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46 168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4</w:t>
            </w:r>
          </w:p>
        </w:tc>
      </w:tr>
    </w:tbl>
    <w:p w14:paraId="7E93205A" w14:textId="77777777" w:rsidR="00B602DC" w:rsidRDefault="00B602DC" w:rsidP="00B602DC">
      <w:pPr>
        <w:rPr>
          <w:b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9BDDB" w14:textId="77777777" w:rsidR="001B6EFA" w:rsidRDefault="001B6EFA" w:rsidP="00F04F24">
      <w:r>
        <w:separator/>
      </w:r>
    </w:p>
  </w:endnote>
  <w:endnote w:type="continuationSeparator" w:id="0">
    <w:p w14:paraId="4152EC6F" w14:textId="77777777" w:rsidR="001B6EFA" w:rsidRDefault="001B6EFA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5F1AF" w14:textId="77777777" w:rsidR="001B6EFA" w:rsidRDefault="001B6EFA" w:rsidP="00F04F24">
      <w:r>
        <w:separator/>
      </w:r>
    </w:p>
  </w:footnote>
  <w:footnote w:type="continuationSeparator" w:id="0">
    <w:p w14:paraId="3F179E44" w14:textId="77777777" w:rsidR="001B6EFA" w:rsidRDefault="001B6EFA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B6EFA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2C9C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095E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97808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0E7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38C3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02F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AA26-CE31-4CB3-8098-0EBF1C97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158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11</cp:revision>
  <cp:lastPrinted>2023-05-10T06:59:00Z</cp:lastPrinted>
  <dcterms:created xsi:type="dcterms:W3CDTF">2023-12-21T12:22:00Z</dcterms:created>
  <dcterms:modified xsi:type="dcterms:W3CDTF">2025-01-14T12:04:00Z</dcterms:modified>
</cp:coreProperties>
</file>